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9E241" w14:textId="6F0C64D1" w:rsidR="006B2F86" w:rsidRDefault="00000D09" w:rsidP="00E71FC3">
      <w:pPr>
        <w:pStyle w:val="NoSpacing"/>
      </w:pPr>
      <w:r>
        <w:rPr>
          <w:u w:val="single"/>
        </w:rPr>
        <w:t>George WARREWYK</w:t>
      </w:r>
      <w:r>
        <w:t xml:space="preserve">   </w:t>
      </w:r>
      <w:proofErr w:type="gramStart"/>
      <w:r>
        <w:t xml:space="preserve">   (</w:t>
      </w:r>
      <w:proofErr w:type="gramEnd"/>
      <w:r>
        <w:t>fl.1435)</w:t>
      </w:r>
    </w:p>
    <w:p w14:paraId="49848F6D" w14:textId="7D7F18D8" w:rsidR="00000D09" w:rsidRDefault="00000D09" w:rsidP="00E71FC3">
      <w:pPr>
        <w:pStyle w:val="NoSpacing"/>
      </w:pPr>
    </w:p>
    <w:p w14:paraId="0FE904EB" w14:textId="796E54F4" w:rsidR="00000D09" w:rsidRDefault="00000D09" w:rsidP="00E71FC3">
      <w:pPr>
        <w:pStyle w:val="NoSpacing"/>
      </w:pPr>
    </w:p>
    <w:p w14:paraId="18BE0D94" w14:textId="09069C62" w:rsidR="00000D09" w:rsidRDefault="00000D09" w:rsidP="00E71FC3">
      <w:pPr>
        <w:pStyle w:val="NoSpacing"/>
      </w:pPr>
      <w:r>
        <w:tab/>
        <w:t>1435</w:t>
      </w:r>
      <w:r>
        <w:tab/>
        <w:t xml:space="preserve">He, William Lowther of Rose(q.v.) and John </w:t>
      </w:r>
      <w:proofErr w:type="spellStart"/>
      <w:r>
        <w:t>Knoblowe</w:t>
      </w:r>
      <w:proofErr w:type="spellEnd"/>
      <w:r>
        <w:t>. chaplain(q.v.),</w:t>
      </w:r>
    </w:p>
    <w:p w14:paraId="5DA9FF91" w14:textId="074E6B46" w:rsidR="00000D09" w:rsidRDefault="00000D09" w:rsidP="00E71FC3">
      <w:pPr>
        <w:pStyle w:val="NoSpacing"/>
      </w:pPr>
      <w:r>
        <w:tab/>
      </w:r>
      <w:r>
        <w:tab/>
        <w:t xml:space="preserve">occupied the manors of the late Sir Peter </w:t>
      </w:r>
      <w:proofErr w:type="spellStart"/>
      <w:r>
        <w:t>Tilliol</w:t>
      </w:r>
      <w:proofErr w:type="spellEnd"/>
      <w:r>
        <w:t>(</w:t>
      </w:r>
      <w:proofErr w:type="gramStart"/>
      <w:r>
        <w:t>q.v.)in</w:t>
      </w:r>
      <w:proofErr w:type="gramEnd"/>
      <w:r>
        <w:t xml:space="preserve"> Cumberland after</w:t>
      </w:r>
    </w:p>
    <w:p w14:paraId="667619B8" w14:textId="04FA6B1C" w:rsidR="00000D09" w:rsidRDefault="00000D09" w:rsidP="00E71FC3">
      <w:pPr>
        <w:pStyle w:val="NoSpacing"/>
      </w:pPr>
      <w:r>
        <w:tab/>
      </w:r>
      <w:r>
        <w:tab/>
        <w:t>his death.</w:t>
      </w:r>
    </w:p>
    <w:p w14:paraId="15EBCF84" w14:textId="66C78058" w:rsidR="00000D09" w:rsidRDefault="00000D09" w:rsidP="00E71FC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24-319)</w:t>
      </w:r>
    </w:p>
    <w:p w14:paraId="0E93A78F" w14:textId="518FC887" w:rsidR="00000D09" w:rsidRDefault="00000D09" w:rsidP="00E71FC3">
      <w:pPr>
        <w:pStyle w:val="NoSpacing"/>
      </w:pPr>
    </w:p>
    <w:p w14:paraId="140CC9FF" w14:textId="49AE0524" w:rsidR="00000D09" w:rsidRDefault="00000D09" w:rsidP="00E71FC3">
      <w:pPr>
        <w:pStyle w:val="NoSpacing"/>
      </w:pPr>
    </w:p>
    <w:p w14:paraId="34081730" w14:textId="654E595B" w:rsidR="00000D09" w:rsidRDefault="00000D09" w:rsidP="00E71FC3">
      <w:pPr>
        <w:pStyle w:val="NoSpacing"/>
      </w:pPr>
      <w:r>
        <w:t>30 December 2018</w:t>
      </w:r>
    </w:p>
    <w:p w14:paraId="309715A7" w14:textId="04777247" w:rsidR="00000D09" w:rsidRDefault="00000D09" w:rsidP="00000D09">
      <w:pPr>
        <w:pStyle w:val="NoSpacing"/>
      </w:pPr>
      <w:bookmarkStart w:id="0" w:name="_GoBack"/>
      <w:bookmarkEnd w:id="0"/>
    </w:p>
    <w:p w14:paraId="08FAF469" w14:textId="5858C850" w:rsidR="00000D09" w:rsidRPr="00000D09" w:rsidRDefault="00000D09" w:rsidP="00000D09">
      <w:pPr>
        <w:pStyle w:val="NoSpacing"/>
      </w:pPr>
    </w:p>
    <w:p w14:paraId="09C6E1A3" w14:textId="04F21D12" w:rsidR="00000D09" w:rsidRPr="00000D09" w:rsidRDefault="00000D09" w:rsidP="00E71FC3">
      <w:pPr>
        <w:pStyle w:val="NoSpacing"/>
      </w:pPr>
    </w:p>
    <w:sectPr w:rsidR="00000D09" w:rsidRPr="00000D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90A97" w14:textId="77777777" w:rsidR="00000D09" w:rsidRDefault="00000D09" w:rsidP="00E71FC3">
      <w:pPr>
        <w:spacing w:after="0" w:line="240" w:lineRule="auto"/>
      </w:pPr>
      <w:r>
        <w:separator/>
      </w:r>
    </w:p>
  </w:endnote>
  <w:endnote w:type="continuationSeparator" w:id="0">
    <w:p w14:paraId="3B6E2CFB" w14:textId="77777777" w:rsidR="00000D09" w:rsidRDefault="00000D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1F9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9A517" w14:textId="77777777" w:rsidR="00000D09" w:rsidRDefault="00000D09" w:rsidP="00E71FC3">
      <w:pPr>
        <w:spacing w:after="0" w:line="240" w:lineRule="auto"/>
      </w:pPr>
      <w:r>
        <w:separator/>
      </w:r>
    </w:p>
  </w:footnote>
  <w:footnote w:type="continuationSeparator" w:id="0">
    <w:p w14:paraId="7DED44FD" w14:textId="77777777" w:rsidR="00000D09" w:rsidRDefault="00000D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D09"/>
    <w:rsid w:val="00000D0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EAB6C"/>
  <w15:chartTrackingRefBased/>
  <w15:docId w15:val="{CDB2B89E-C2FA-4647-94DC-4CB88797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2018-12-30T16:30:00Z</dcterms:created>
  <dcterms:modified xsi:type="dcterms:W3CDTF">2018-12-30T16:39:00Z</dcterms:modified>
</cp:coreProperties>
</file>